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  <w:u w:val="single"/>
        </w:rPr>
        <w:t>William RYGGILL</w:t>
      </w:r>
      <w:r w:rsidRPr="00123BF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23BF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23BFB">
        <w:rPr>
          <w:rFonts w:ascii="Times New Roman" w:hAnsi="Times New Roman" w:cs="Times New Roman"/>
          <w:sz w:val="24"/>
          <w:szCs w:val="24"/>
        </w:rPr>
        <w:t>fl.1421)</w:t>
      </w: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>30 Apr.1421</w:t>
      </w:r>
      <w:r w:rsidRPr="00123BFB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ab/>
      </w:r>
      <w:r w:rsidRPr="00123BFB">
        <w:rPr>
          <w:rFonts w:ascii="Times New Roman" w:hAnsi="Times New Roman" w:cs="Times New Roman"/>
          <w:sz w:val="24"/>
          <w:szCs w:val="24"/>
        </w:rPr>
        <w:tab/>
        <w:t>Dorset, into land of the late John Beauchamp(q.v.).</w:t>
      </w: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ab/>
      </w:r>
      <w:r w:rsidRPr="00123BFB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23BF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23BFB"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 w:rsidRPr="00123BFB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23BFB">
        <w:rPr>
          <w:rFonts w:ascii="Times New Roman" w:hAnsi="Times New Roman" w:cs="Times New Roman"/>
          <w:sz w:val="24"/>
          <w:szCs w:val="24"/>
        </w:rPr>
        <w:t xml:space="preserve"> 21-462)</w:t>
      </w: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F85" w:rsidRPr="00123BFB" w:rsidRDefault="004D5F85" w:rsidP="004D5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FB">
        <w:rPr>
          <w:rFonts w:ascii="Times New Roman" w:hAnsi="Times New Roman" w:cs="Times New Roman"/>
          <w:sz w:val="24"/>
          <w:szCs w:val="24"/>
        </w:rPr>
        <w:t>1 July 2016</w:t>
      </w:r>
    </w:p>
    <w:p w:rsidR="006B2F86" w:rsidRPr="00E71FC3" w:rsidRDefault="004D5F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F85" w:rsidRDefault="004D5F85" w:rsidP="00E71FC3">
      <w:pPr>
        <w:spacing w:after="0" w:line="240" w:lineRule="auto"/>
      </w:pPr>
      <w:r>
        <w:separator/>
      </w:r>
    </w:p>
  </w:endnote>
  <w:endnote w:type="continuationSeparator" w:id="0">
    <w:p w:rsidR="004D5F85" w:rsidRDefault="004D5F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F85" w:rsidRDefault="004D5F85" w:rsidP="00E71FC3">
      <w:pPr>
        <w:spacing w:after="0" w:line="240" w:lineRule="auto"/>
      </w:pPr>
      <w:r>
        <w:separator/>
      </w:r>
    </w:p>
  </w:footnote>
  <w:footnote w:type="continuationSeparator" w:id="0">
    <w:p w:rsidR="004D5F85" w:rsidRDefault="004D5F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85"/>
    <w:rsid w:val="001A7C09"/>
    <w:rsid w:val="004D5F8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6E47A3-5A6B-4886-857B-5844DB75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D5F8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D5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2016-07-01T18:37:00Z</dcterms:created>
  <dcterms:modified xsi:type="dcterms:W3CDTF">2016-07-01T18:37:00Z</dcterms:modified>
</cp:coreProperties>
</file>